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A5E5D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SWYLYNGTON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B02CCDB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579DACE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BE43B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F8BA5" w14:textId="77777777" w:rsidR="00456810" w:rsidRDefault="00456810" w:rsidP="0045681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C9CF51C" w14:textId="77777777" w:rsidR="00456810" w:rsidRDefault="00456810" w:rsidP="0045681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C74078B" w14:textId="77777777" w:rsidR="00456810" w:rsidRDefault="00456810" w:rsidP="0045681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A522734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CB6C936" w14:textId="77777777" w:rsidR="00456810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07312" w14:textId="1B51F5DC" w:rsidR="00BA00AB" w:rsidRPr="00EB3209" w:rsidRDefault="00456810" w:rsidP="00456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C908" w14:textId="77777777" w:rsidR="00456810" w:rsidRDefault="00456810" w:rsidP="009139A6">
      <w:r>
        <w:separator/>
      </w:r>
    </w:p>
  </w:endnote>
  <w:endnote w:type="continuationSeparator" w:id="0">
    <w:p w14:paraId="7DFC5AE1" w14:textId="77777777" w:rsidR="00456810" w:rsidRDefault="004568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41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04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72C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6092" w14:textId="77777777" w:rsidR="00456810" w:rsidRDefault="00456810" w:rsidP="009139A6">
      <w:r>
        <w:separator/>
      </w:r>
    </w:p>
  </w:footnote>
  <w:footnote w:type="continuationSeparator" w:id="0">
    <w:p w14:paraId="3B524DA9" w14:textId="77777777" w:rsidR="00456810" w:rsidRDefault="004568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1F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C39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42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10"/>
    <w:rsid w:val="000666E0"/>
    <w:rsid w:val="002510B7"/>
    <w:rsid w:val="0045681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B8D2E"/>
  <w15:chartTrackingRefBased/>
  <w15:docId w15:val="{E666E1CB-B8E8-496C-8795-D4593BB5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2022-09-29T18:43:00Z</dcterms:created>
  <dcterms:modified xsi:type="dcterms:W3CDTF">2022-09-29T18:43:00Z</dcterms:modified>
</cp:coreProperties>
</file>